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9A42F" w14:textId="77777777" w:rsidR="00E6194F" w:rsidRDefault="00E6194F" w:rsidP="00C445AD">
      <w:pPr>
        <w:pStyle w:val="FP"/>
        <w:tabs>
          <w:tab w:val="left" w:pos="567"/>
        </w:tabs>
        <w:rPr>
          <w:rFonts w:ascii="Arial" w:hAnsi="Arial" w:cs="Arial"/>
          <w:b/>
          <w:sz w:val="24"/>
          <w:szCs w:val="24"/>
        </w:rPr>
      </w:pPr>
    </w:p>
    <w:p w14:paraId="7774BE17" w14:textId="68F6A239" w:rsidR="007B06F9" w:rsidRDefault="007B06F9" w:rsidP="007B06F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2B32B7">
        <w:rPr>
          <w:b/>
          <w:noProof/>
          <w:sz w:val="24"/>
        </w:rPr>
        <w:t>4</w:t>
      </w:r>
      <w:r>
        <w:rPr>
          <w:b/>
          <w:i/>
          <w:noProof/>
          <w:sz w:val="28"/>
        </w:rPr>
        <w:tab/>
      </w:r>
      <w:r w:rsidR="002B32B7" w:rsidRPr="002B32B7">
        <w:rPr>
          <w:b/>
          <w:i/>
          <w:noProof/>
          <w:sz w:val="28"/>
        </w:rPr>
        <w:t>R5-24488</w:t>
      </w:r>
      <w:r w:rsidR="002B32B7">
        <w:rPr>
          <w:b/>
          <w:i/>
          <w:noProof/>
          <w:sz w:val="28"/>
        </w:rPr>
        <w:t>5</w:t>
      </w:r>
    </w:p>
    <w:p w14:paraId="71FB4012" w14:textId="77777777" w:rsidR="002B32B7" w:rsidRPr="00F438BD" w:rsidRDefault="002B32B7" w:rsidP="002B32B7">
      <w:pPr>
        <w:pStyle w:val="CRCoverPage"/>
        <w:outlineLvl w:val="0"/>
        <w:rPr>
          <w:b/>
          <w:noProof/>
          <w:sz w:val="24"/>
        </w:rPr>
      </w:pPr>
      <w:r w:rsidRPr="00D25D59">
        <w:rPr>
          <w:b/>
          <w:noProof/>
          <w:sz w:val="24"/>
        </w:rPr>
        <w:t>Maastricht</w:t>
      </w:r>
      <w:r>
        <w:rPr>
          <w:b/>
          <w:noProof/>
          <w:sz w:val="24"/>
        </w:rPr>
        <w:t xml:space="preserve">, </w:t>
      </w:r>
      <w:r w:rsidRPr="00D25D59">
        <w:rPr>
          <w:b/>
          <w:noProof/>
          <w:sz w:val="24"/>
        </w:rPr>
        <w:t>Netherlands</w:t>
      </w:r>
      <w:r>
        <w:rPr>
          <w:b/>
          <w:noProof/>
          <w:sz w:val="24"/>
        </w:rPr>
        <w:t>, Aug 19</w:t>
      </w:r>
      <w:r>
        <w:rPr>
          <w:rFonts w:cs="Arial"/>
          <w:b/>
          <w:sz w:val="24"/>
        </w:rPr>
        <w:t>-</w:t>
      </w:r>
      <w:r>
        <w:rPr>
          <w:b/>
          <w:noProof/>
          <w:sz w:val="24"/>
        </w:rPr>
        <w:t>23, 2024</w:t>
      </w:r>
    </w:p>
    <w:p w14:paraId="79BAE23D" w14:textId="77777777" w:rsidR="002B32B7" w:rsidRPr="001A659D" w:rsidRDefault="002B32B7" w:rsidP="002B32B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11863812" w14:textId="77777777" w:rsidR="002B32B7" w:rsidRPr="004B566C" w:rsidRDefault="002B32B7" w:rsidP="002B32B7">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19526B9D"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B32B7">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339601A8" w:rsidR="003E3AED" w:rsidRPr="00557C15" w:rsidRDefault="002B32B7"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 CR submitted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4</w:t>
      </w:r>
      <w:r w:rsidR="007630B0">
        <w:rPr>
          <w:rFonts w:ascii="Arial" w:eastAsiaTheme="minorEastAsia" w:hAnsi="Arial" w:cs="Arial"/>
          <w:sz w:val="20"/>
          <w:szCs w:val="20"/>
          <w:lang w:eastAsia="zh-CN"/>
        </w:rPr>
        <w:t xml:space="preserve"> 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11981C74"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R5-24</w:t>
      </w:r>
      <w:r w:rsidR="002B32B7">
        <w:rPr>
          <w:rFonts w:ascii="Arial" w:eastAsia="Yu Mincho" w:hAnsi="Arial" w:cs="Arial"/>
          <w:bCs/>
        </w:rPr>
        <w:t>4884</w:t>
      </w:r>
      <w:r w:rsidRPr="00BE2265">
        <w:rPr>
          <w:rFonts w:ascii="Arial" w:eastAsia="Yu Mincho" w:hAnsi="Arial" w:cs="Arial"/>
          <w:bCs/>
        </w:rPr>
        <w:tab/>
        <w:t>WP of Rel-17 Power Class 2 UE for NR inter-band CA/DC with or without SUL configurations with x (6&gt;=x&gt;2) bands DL and y (y=1, 2) bands UL</w:t>
      </w:r>
    </w:p>
    <w:p w14:paraId="148FC52D" w14:textId="29851605" w:rsidR="007630B0" w:rsidRDefault="007630B0" w:rsidP="007630B0">
      <w:pPr>
        <w:overflowPunct/>
        <w:autoSpaceDE/>
        <w:autoSpaceDN/>
        <w:snapToGrid w:val="0"/>
        <w:spacing w:after="0"/>
        <w:textAlignment w:val="auto"/>
        <w:rPr>
          <w:rFonts w:ascii="Arial" w:eastAsiaTheme="minorEastAsia" w:hAnsi="Arial" w:cs="Arial"/>
          <w:b/>
          <w:bCs/>
        </w:rPr>
      </w:pPr>
    </w:p>
    <w:p w14:paraId="69A336AC" w14:textId="387A7C4D" w:rsidR="007630B0" w:rsidRDefault="007630B0" w:rsidP="004F218A">
      <w:pPr>
        <w:tabs>
          <w:tab w:val="left" w:pos="567"/>
        </w:tabs>
        <w:overflowPunct/>
        <w:autoSpaceDE/>
        <w:autoSpaceDN/>
        <w:snapToGrid w:val="0"/>
        <w:spacing w:after="0"/>
        <w:textAlignment w:val="auto"/>
        <w:rPr>
          <w:rFonts w:ascii="Arial" w:hAnsi="Arial" w:cs="Arial"/>
          <w:bCs/>
        </w:rPr>
      </w:pPr>
    </w:p>
    <w:sectPr w:rsidR="007630B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8B901" w14:textId="77777777" w:rsidR="000B58BC" w:rsidRDefault="000B58BC">
      <w:r>
        <w:separator/>
      </w:r>
    </w:p>
  </w:endnote>
  <w:endnote w:type="continuationSeparator" w:id="0">
    <w:p w14:paraId="68745DF7" w14:textId="77777777" w:rsidR="000B58BC" w:rsidRDefault="000B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F64DE" w14:textId="77777777" w:rsidR="000B58BC" w:rsidRDefault="000B58BC">
      <w:r>
        <w:separator/>
      </w:r>
    </w:p>
  </w:footnote>
  <w:footnote w:type="continuationSeparator" w:id="0">
    <w:p w14:paraId="6A1EBE2D" w14:textId="77777777" w:rsidR="000B58BC" w:rsidRDefault="000B5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B32B7"/>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919"/>
    <w:rsid w:val="004D4AB1"/>
    <w:rsid w:val="004F218A"/>
    <w:rsid w:val="0050334E"/>
    <w:rsid w:val="00505387"/>
    <w:rsid w:val="00512DF7"/>
    <w:rsid w:val="005141E7"/>
    <w:rsid w:val="00517E63"/>
    <w:rsid w:val="00526B0D"/>
    <w:rsid w:val="0055346F"/>
    <w:rsid w:val="00557188"/>
    <w:rsid w:val="005579FF"/>
    <w:rsid w:val="00557C15"/>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458DF"/>
    <w:rsid w:val="00650D52"/>
    <w:rsid w:val="006558BB"/>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3</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16</cp:revision>
  <dcterms:created xsi:type="dcterms:W3CDTF">2023-08-24T20:27:00Z</dcterms:created>
  <dcterms:modified xsi:type="dcterms:W3CDTF">2024-08-22T21:34:00Z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(3)WNfYTKLKYnfKkW9U+z5fCeGaQ55PZ993ac/+CY5OraHfFoaLqHjGTHsMFUo6QdeKWV8JW3zk
Z2ltU9NQuhJ+6W4eEccwSIj5dE6M1l4n2ww8vm2j+/cD/OwisZPwSwPSj+W5l9hfzpqwU60u
6uUmf7hdQPEfkhY50RnTzKuB2D6NPDpZvswb3tnfT1YsNP5QLqQMi8YgWj3qlH6t8+SWOK22
uQWfRsBcM0oS6MIOvy</vt:lpwstr>
  </property>
  <property fmtid="{D5CDD505-2E9C-101B-9397-08002B2CF9AE}" pid="11" name="_2015_ms_pID_7253431">
    <vt:lpwstr>9s2GgkAyKU8+0yL9FF+CAqYRpn229EVJ4hEVJlY5Lr843ckXknAf6k
tCS2aPuIal/btGI722ng4dStoT5GJMI8ZTWMZGBAa2LEK9MvuHBiWEEw13A9acLurrdW8xdM
LEfS30BjKxvf0mDRI6A1izpZJpuD7lYK2vL0M1a0t5ETEZQngEDQGKb6RV0yAuZYnqcN5uw5
VZj67DRVdyBRAQm/rNw+yBk2bx/m4EvKuCSg</vt:lpwstr>
  </property>
  <property fmtid="{D5CDD505-2E9C-101B-9397-08002B2CF9AE}" pid="12" name="_2015_ms_pID_7253432">
    <vt:lpwstr>fhU9fOLK9XPbFklD7RCBP7I=</vt:lpwstr>
  </property>
</Properties>
</file>